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9B9" w:rsidRDefault="000139B9" w:rsidP="00AE4810">
      <w:pPr>
        <w:pStyle w:val="Heading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0139B9" w:rsidRDefault="000139B9" w:rsidP="00AE4810">
      <w:pPr>
        <w:jc w:val="right"/>
        <w:rPr>
          <w:rFonts w:ascii="Times New Roman" w:hAnsi="Times New Roman"/>
          <w:sz w:val="28"/>
          <w:szCs w:val="28"/>
        </w:rPr>
      </w:pPr>
    </w:p>
    <w:p w:rsidR="000139B9" w:rsidRDefault="000139B9" w:rsidP="00AE4810">
      <w:pPr>
        <w:jc w:val="right"/>
        <w:rPr>
          <w:sz w:val="28"/>
          <w:szCs w:val="28"/>
        </w:rPr>
      </w:pPr>
    </w:p>
    <w:p w:rsidR="000139B9" w:rsidRDefault="000139B9" w:rsidP="00AE4810">
      <w:pPr>
        <w:pStyle w:val="Heading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0139B9" w:rsidRDefault="000139B9" w:rsidP="00AE4810">
      <w:pPr>
        <w:jc w:val="right"/>
        <w:rPr>
          <w:rFonts w:ascii="Times New Roman" w:hAnsi="Times New Roman"/>
          <w:sz w:val="28"/>
          <w:szCs w:val="28"/>
        </w:rPr>
      </w:pPr>
    </w:p>
    <w:p w:rsidR="000139B9" w:rsidRDefault="000139B9" w:rsidP="00AE4810">
      <w:pPr>
        <w:jc w:val="right"/>
        <w:rPr>
          <w:sz w:val="28"/>
          <w:szCs w:val="28"/>
        </w:rPr>
      </w:pPr>
    </w:p>
    <w:p w:rsidR="000139B9" w:rsidRDefault="000139B9" w:rsidP="00AE4810">
      <w:pPr>
        <w:jc w:val="right"/>
        <w:rPr>
          <w:sz w:val="28"/>
          <w:szCs w:val="28"/>
        </w:rPr>
      </w:pPr>
    </w:p>
    <w:p w:rsidR="000139B9" w:rsidRDefault="000139B9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 от 13.02. 2019 года</w:t>
      </w:r>
    </w:p>
    <w:p w:rsidR="000139B9" w:rsidRDefault="000139B9" w:rsidP="00AE4810">
      <w:pPr>
        <w:rPr>
          <w:sz w:val="28"/>
          <w:szCs w:val="28"/>
        </w:rPr>
      </w:pPr>
    </w:p>
    <w:p w:rsidR="000139B9" w:rsidRDefault="000139B9" w:rsidP="00AE4810">
      <w:pPr>
        <w:rPr>
          <w:sz w:val="28"/>
          <w:szCs w:val="28"/>
        </w:rPr>
      </w:pPr>
    </w:p>
    <w:p w:rsidR="000139B9" w:rsidRDefault="000139B9" w:rsidP="00AE4810">
      <w:pPr>
        <w:rPr>
          <w:sz w:val="28"/>
          <w:szCs w:val="28"/>
        </w:rPr>
      </w:pPr>
    </w:p>
    <w:p w:rsidR="000139B9" w:rsidRDefault="000139B9" w:rsidP="00AE4810">
      <w:pPr>
        <w:pStyle w:val="Heading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0139B9" w:rsidRDefault="000139B9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0139B9" w:rsidRDefault="000139B9" w:rsidP="00AE4810">
      <w:pPr>
        <w:rPr>
          <w:b/>
          <w:i/>
          <w:iCs/>
          <w:sz w:val="96"/>
          <w:szCs w:val="96"/>
        </w:rPr>
      </w:pPr>
    </w:p>
    <w:p w:rsidR="000139B9" w:rsidRDefault="000139B9" w:rsidP="00AE4810">
      <w:pPr>
        <w:rPr>
          <w:b/>
          <w:sz w:val="28"/>
          <w:szCs w:val="28"/>
        </w:rPr>
      </w:pPr>
    </w:p>
    <w:p w:rsidR="000139B9" w:rsidRDefault="000139B9" w:rsidP="00AE4810">
      <w:pPr>
        <w:rPr>
          <w:b/>
          <w:sz w:val="28"/>
          <w:szCs w:val="28"/>
        </w:rPr>
      </w:pPr>
    </w:p>
    <w:p w:rsidR="000139B9" w:rsidRDefault="000139B9" w:rsidP="00AE4810">
      <w:pPr>
        <w:rPr>
          <w:b/>
          <w:sz w:val="28"/>
          <w:szCs w:val="28"/>
        </w:rPr>
      </w:pPr>
    </w:p>
    <w:p w:rsidR="000139B9" w:rsidRDefault="000139B9" w:rsidP="00AE4810">
      <w:pPr>
        <w:rPr>
          <w:b/>
          <w:sz w:val="28"/>
          <w:szCs w:val="28"/>
        </w:rPr>
      </w:pPr>
    </w:p>
    <w:p w:rsidR="000139B9" w:rsidRDefault="000139B9" w:rsidP="00AE4810">
      <w:pPr>
        <w:rPr>
          <w:b/>
          <w:sz w:val="28"/>
          <w:szCs w:val="28"/>
        </w:rPr>
      </w:pPr>
    </w:p>
    <w:p w:rsidR="000139B9" w:rsidRDefault="000139B9" w:rsidP="00AE4810">
      <w:pPr>
        <w:rPr>
          <w:b/>
          <w:sz w:val="28"/>
          <w:szCs w:val="28"/>
        </w:rPr>
      </w:pPr>
    </w:p>
    <w:p w:rsidR="000139B9" w:rsidRDefault="000139B9" w:rsidP="00AE4810">
      <w:pPr>
        <w:rPr>
          <w:b/>
          <w:sz w:val="28"/>
          <w:szCs w:val="28"/>
        </w:rPr>
      </w:pPr>
    </w:p>
    <w:p w:rsidR="000139B9" w:rsidRDefault="000139B9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0139B9" w:rsidRDefault="000139B9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0139B9" w:rsidRDefault="000139B9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0139B9" w:rsidRDefault="000139B9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0139B9" w:rsidRDefault="000139B9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0139B9" w:rsidRDefault="000139B9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0139B9" w:rsidRDefault="000139B9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0139B9" w:rsidRDefault="000139B9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0139B9" w:rsidRDefault="000139B9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0139B9" w:rsidRDefault="000139B9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0139B9" w:rsidRDefault="000139B9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0139B9" w:rsidRDefault="000139B9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0139B9" w:rsidRDefault="000139B9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0139B9" w:rsidRDefault="000139B9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0139B9" w:rsidRDefault="000139B9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0139B9" w:rsidRDefault="000139B9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0139B9" w:rsidRDefault="000139B9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0139B9" w:rsidRDefault="000139B9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0139B9" w:rsidRDefault="000139B9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0139B9" w:rsidRDefault="000139B9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0139B9" w:rsidRDefault="000139B9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                                              редактор:       </w:t>
      </w:r>
    </w:p>
    <w:p w:rsidR="000139B9" w:rsidRDefault="000139B9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Берац         </w:t>
      </w:r>
    </w:p>
    <w:p w:rsidR="000139B9" w:rsidRDefault="000139B9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2 от 13.02.2019 года                                                 тираж 20 экземпляров    </w:t>
      </w:r>
    </w:p>
    <w:p w:rsidR="000139B9" w:rsidRDefault="000139B9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0139B9" w:rsidRDefault="000139B9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0139B9" w:rsidRDefault="000139B9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46-866</w:t>
      </w:r>
    </w:p>
    <w:p w:rsidR="000139B9" w:rsidRDefault="000139B9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 59 46-953</w:t>
      </w:r>
    </w:p>
    <w:p w:rsidR="000139B9" w:rsidRDefault="000139B9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0139B9" w:rsidRDefault="000139B9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0139B9" w:rsidRPr="00AE4810" w:rsidRDefault="000139B9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0139B9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10"/>
    <w:rsid w:val="000139B9"/>
    <w:rsid w:val="00442EDE"/>
    <w:rsid w:val="0059436D"/>
    <w:rsid w:val="00743006"/>
    <w:rsid w:val="00992542"/>
    <w:rsid w:val="00A22322"/>
    <w:rsid w:val="00AE4810"/>
    <w:rsid w:val="00B812CF"/>
    <w:rsid w:val="00D73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32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982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106</Words>
  <Characters>609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5</cp:revision>
  <dcterms:created xsi:type="dcterms:W3CDTF">2018-09-03T03:51:00Z</dcterms:created>
  <dcterms:modified xsi:type="dcterms:W3CDTF">2019-02-13T09:04:00Z</dcterms:modified>
</cp:coreProperties>
</file>